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79574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0C879577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9575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9576" w14:textId="3A7DD947" w:rsidR="00C44B8B" w:rsidRPr="00A65128" w:rsidRDefault="00473C05" w:rsidP="00BA033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202А_329</w:t>
            </w:r>
          </w:p>
        </w:tc>
      </w:tr>
      <w:tr w:rsidR="00A67559" w:rsidRPr="00AD3C21" w14:paraId="0C87957A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9578" w14:textId="1345CE26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9579" w14:textId="10E6E44B" w:rsidR="00A67559" w:rsidRPr="00D3166C" w:rsidRDefault="003C49E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u w:val="single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2381179</w:t>
            </w:r>
          </w:p>
        </w:tc>
      </w:tr>
    </w:tbl>
    <w:p w14:paraId="0C87957B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0C87957C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0C87957D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C87957E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0C87957F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0C879580" w14:textId="77777777" w:rsidR="00C44B8B" w:rsidRPr="00CB6078" w:rsidRDefault="00C44B8B" w:rsidP="00C44B8B"/>
    <w:p w14:paraId="0C879581" w14:textId="77777777" w:rsidR="00C44B8B" w:rsidRPr="00CB6078" w:rsidRDefault="00C44B8B" w:rsidP="00C44B8B"/>
    <w:p w14:paraId="0C879582" w14:textId="77777777" w:rsidR="00C44B8B" w:rsidRPr="00CB6078" w:rsidRDefault="00C44B8B" w:rsidP="00C44B8B"/>
    <w:p w14:paraId="0C87958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0C879585" w14:textId="0BDD09B5" w:rsidR="00612811" w:rsidRPr="00FA409A" w:rsidRDefault="004F6968" w:rsidP="00FA409A">
      <w:pPr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FA409A">
        <w:rPr>
          <w:b/>
          <w:bCs/>
          <w:sz w:val="26"/>
          <w:szCs w:val="26"/>
        </w:rPr>
        <w:t>линейной арматуры и гасителей вибрации</w:t>
      </w:r>
      <w:r w:rsidR="00FA409A">
        <w:rPr>
          <w:b/>
          <w:sz w:val="26"/>
          <w:szCs w:val="26"/>
        </w:rPr>
        <w:t xml:space="preserve"> </w:t>
      </w:r>
      <w:r w:rsidR="00FA409A">
        <w:rPr>
          <w:b/>
          <w:bCs/>
          <w:sz w:val="26"/>
          <w:szCs w:val="26"/>
        </w:rPr>
        <w:t>(</w:t>
      </w:r>
      <w:r w:rsidR="00D3166C" w:rsidRPr="00D3166C">
        <w:rPr>
          <w:b/>
          <w:color w:val="000000"/>
          <w:sz w:val="26"/>
          <w:szCs w:val="26"/>
        </w:rPr>
        <w:t>Проводник</w:t>
      </w:r>
      <w:r w:rsidR="00B4350A">
        <w:rPr>
          <w:b/>
          <w:color w:val="000000"/>
          <w:sz w:val="26"/>
          <w:szCs w:val="26"/>
        </w:rPr>
        <w:t xml:space="preserve">   </w:t>
      </w:r>
      <w:r w:rsidR="007767B0" w:rsidRPr="00D3166C">
        <w:rPr>
          <w:b/>
          <w:color w:val="000000"/>
          <w:sz w:val="26"/>
          <w:szCs w:val="26"/>
        </w:rPr>
        <w:t xml:space="preserve">заземляющий </w:t>
      </w:r>
      <w:r w:rsidR="00BA654F" w:rsidRPr="00BA654F">
        <w:rPr>
          <w:b/>
          <w:color w:val="000000"/>
          <w:sz w:val="26"/>
          <w:szCs w:val="26"/>
        </w:rPr>
        <w:t>ЗП-1 L1м 3.407.1-143.8.54</w:t>
      </w:r>
      <w:r w:rsidR="00FA409A">
        <w:rPr>
          <w:b/>
          <w:color w:val="000000"/>
          <w:sz w:val="26"/>
          <w:szCs w:val="26"/>
        </w:rPr>
        <w:t>)</w:t>
      </w:r>
      <w:r w:rsidR="00CA787A">
        <w:rPr>
          <w:b/>
          <w:color w:val="000000"/>
          <w:sz w:val="26"/>
          <w:szCs w:val="26"/>
        </w:rPr>
        <w:t xml:space="preserve"> </w:t>
      </w:r>
      <w:r w:rsidR="00CA787A">
        <w:rPr>
          <w:b/>
          <w:sz w:val="26"/>
          <w:szCs w:val="26"/>
        </w:rPr>
        <w:t>(или эквивалент) Лот № 202A</w:t>
      </w:r>
    </w:p>
    <w:p w14:paraId="0C879586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C87958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CB8E23C" w14:textId="77777777" w:rsidR="00473C05" w:rsidRDefault="00473C05" w:rsidP="00473C05">
      <w:pPr>
        <w:pStyle w:val="1"/>
        <w:numPr>
          <w:ilvl w:val="0"/>
          <w:numId w:val="0"/>
        </w:numPr>
        <w:tabs>
          <w:tab w:val="left" w:pos="70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3287C75D" w14:textId="77777777" w:rsidR="002560DC" w:rsidRDefault="002560DC" w:rsidP="0026269E">
      <w:pPr>
        <w:tabs>
          <w:tab w:val="left" w:pos="1134"/>
        </w:tabs>
        <w:ind w:firstLine="709"/>
        <w:rPr>
          <w:sz w:val="24"/>
          <w:szCs w:val="24"/>
        </w:rPr>
      </w:pPr>
    </w:p>
    <w:p w14:paraId="64BDDC1C" w14:textId="77777777" w:rsidR="004454F4" w:rsidRDefault="004454F4" w:rsidP="004454F4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62B1FCCE" w14:textId="77777777" w:rsidR="004454F4" w:rsidRPr="003B5F20" w:rsidRDefault="004454F4" w:rsidP="004454F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0353A2F" wp14:editId="5506006E">
            <wp:extent cx="4933666" cy="156908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oundconductor-ZP1-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4766" cy="1588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4287"/>
      </w:tblGrid>
      <w:tr w:rsidR="004454F4" w:rsidRPr="00134282" w14:paraId="6281F73B" w14:textId="77777777" w:rsidTr="00473C05">
        <w:tc>
          <w:tcPr>
            <w:tcW w:w="10740" w:type="dxa"/>
            <w:gridSpan w:val="4"/>
          </w:tcPr>
          <w:p w14:paraId="613C547C" w14:textId="45EBA7EC" w:rsidR="004454F4" w:rsidRPr="0003474C" w:rsidRDefault="004454F4" w:rsidP="00C110DE">
            <w:pPr>
              <w:tabs>
                <w:tab w:val="left" w:pos="1134"/>
              </w:tabs>
              <w:ind w:firstLine="0"/>
              <w:jc w:val="center"/>
              <w:rPr>
                <w:b/>
              </w:rPr>
            </w:pPr>
            <w:r w:rsidRPr="0003474C">
              <w:rPr>
                <w:b/>
              </w:rPr>
              <w:t xml:space="preserve">Заземляющий проводник </w:t>
            </w:r>
            <w:r>
              <w:rPr>
                <w:b/>
                <w:color w:val="000000"/>
              </w:rPr>
              <w:t>ЗП-1 L1</w:t>
            </w:r>
            <w:r w:rsidRPr="0003474C">
              <w:rPr>
                <w:b/>
                <w:color w:val="000000"/>
              </w:rPr>
              <w:t>м 3.407.1-143.8.54</w:t>
            </w:r>
            <w:r w:rsidRPr="0003474C">
              <w:rPr>
                <w:b/>
              </w:rPr>
              <w:t>.</w:t>
            </w:r>
          </w:p>
        </w:tc>
      </w:tr>
      <w:tr w:rsidR="004454F4" w14:paraId="1E7DADBC" w14:textId="77777777" w:rsidTr="00473C05">
        <w:tc>
          <w:tcPr>
            <w:tcW w:w="2151" w:type="dxa"/>
          </w:tcPr>
          <w:p w14:paraId="2EF678A3" w14:textId="77777777" w:rsidR="004454F4" w:rsidRDefault="004454F4" w:rsidP="00C110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Поз.</w:t>
            </w:r>
          </w:p>
        </w:tc>
        <w:tc>
          <w:tcPr>
            <w:tcW w:w="2151" w:type="dxa"/>
          </w:tcPr>
          <w:p w14:paraId="407ED5C3" w14:textId="77777777" w:rsidR="004454F4" w:rsidRDefault="004454F4" w:rsidP="00C110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Наименование</w:t>
            </w:r>
          </w:p>
        </w:tc>
        <w:tc>
          <w:tcPr>
            <w:tcW w:w="2151" w:type="dxa"/>
          </w:tcPr>
          <w:p w14:paraId="5CDB7DCB" w14:textId="77777777" w:rsidR="004454F4" w:rsidRDefault="004454F4" w:rsidP="00C110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Кол-во</w:t>
            </w:r>
          </w:p>
        </w:tc>
        <w:tc>
          <w:tcPr>
            <w:tcW w:w="4287" w:type="dxa"/>
          </w:tcPr>
          <w:p w14:paraId="6B75BA6C" w14:textId="77777777" w:rsidR="004454F4" w:rsidRDefault="004454F4" w:rsidP="00C110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Масса ед., кг</w:t>
            </w:r>
          </w:p>
        </w:tc>
      </w:tr>
      <w:tr w:rsidR="004454F4" w14:paraId="7AE78D4C" w14:textId="77777777" w:rsidTr="00473C05">
        <w:tc>
          <w:tcPr>
            <w:tcW w:w="2151" w:type="dxa"/>
          </w:tcPr>
          <w:p w14:paraId="567EB95F" w14:textId="77777777" w:rsidR="004454F4" w:rsidRDefault="004454F4" w:rsidP="00C110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51" w:type="dxa"/>
          </w:tcPr>
          <w:p w14:paraId="569A5491" w14:textId="77777777" w:rsidR="004454F4" w:rsidRDefault="004454F4" w:rsidP="00C110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Круг 10</w:t>
            </w:r>
          </w:p>
        </w:tc>
        <w:tc>
          <w:tcPr>
            <w:tcW w:w="2151" w:type="dxa"/>
          </w:tcPr>
          <w:p w14:paraId="79AB1D75" w14:textId="77777777" w:rsidR="004454F4" w:rsidRDefault="004454F4" w:rsidP="00C110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87" w:type="dxa"/>
          </w:tcPr>
          <w:p w14:paraId="34960917" w14:textId="77777777" w:rsidR="004454F4" w:rsidRDefault="004454F4" w:rsidP="00C110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0,62</w:t>
            </w:r>
          </w:p>
        </w:tc>
      </w:tr>
      <w:tr w:rsidR="004454F4" w14:paraId="682D21A3" w14:textId="77777777" w:rsidTr="00473C05">
        <w:tc>
          <w:tcPr>
            <w:tcW w:w="2151" w:type="dxa"/>
          </w:tcPr>
          <w:p w14:paraId="20248390" w14:textId="77777777" w:rsidR="004454F4" w:rsidRDefault="004454F4" w:rsidP="00C110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51" w:type="dxa"/>
          </w:tcPr>
          <w:p w14:paraId="33D7F4F8" w14:textId="767239EA" w:rsidR="004454F4" w:rsidRDefault="00FC6952" w:rsidP="00C110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Полоса 5x60</w:t>
            </w:r>
          </w:p>
        </w:tc>
        <w:tc>
          <w:tcPr>
            <w:tcW w:w="2151" w:type="dxa"/>
          </w:tcPr>
          <w:p w14:paraId="7EDD96C5" w14:textId="6ACA157F" w:rsidR="004454F4" w:rsidRDefault="00FC6952" w:rsidP="00C110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87" w:type="dxa"/>
          </w:tcPr>
          <w:p w14:paraId="15EE0B1D" w14:textId="77777777" w:rsidR="004454F4" w:rsidRDefault="004454F4" w:rsidP="00C110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0,12</w:t>
            </w:r>
          </w:p>
        </w:tc>
      </w:tr>
      <w:tr w:rsidR="004454F4" w14:paraId="0AD24888" w14:textId="77777777" w:rsidTr="00473C05">
        <w:tc>
          <w:tcPr>
            <w:tcW w:w="10740" w:type="dxa"/>
            <w:gridSpan w:val="4"/>
          </w:tcPr>
          <w:p w14:paraId="26705CB5" w14:textId="77777777" w:rsidR="004454F4" w:rsidRPr="008264DE" w:rsidRDefault="004454F4" w:rsidP="00C110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>1. Сварку производить электродом Э42А ГОСТ9467-75.</w:t>
            </w:r>
          </w:p>
          <w:p w14:paraId="3FA15436" w14:textId="77777777" w:rsidR="004454F4" w:rsidRPr="008264DE" w:rsidRDefault="004454F4" w:rsidP="00C110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>Катеты швов kf =5 мм.</w:t>
            </w:r>
          </w:p>
          <w:p w14:paraId="2B2867E5" w14:textId="77777777" w:rsidR="004454F4" w:rsidRPr="008264DE" w:rsidRDefault="004454F4" w:rsidP="00C110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>2. Проводник ЗП1 изготавливать отрезками длиной не менее трех метров.</w:t>
            </w:r>
          </w:p>
          <w:p w14:paraId="48269295" w14:textId="77777777" w:rsidR="004454F4" w:rsidRDefault="004454F4" w:rsidP="00C110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>3. Масса ЗП1 дана на один метр.</w:t>
            </w:r>
          </w:p>
        </w:tc>
      </w:tr>
    </w:tbl>
    <w:p w14:paraId="380C4BF5" w14:textId="77777777" w:rsidR="002560DC" w:rsidRDefault="002560DC" w:rsidP="0026269E">
      <w:pPr>
        <w:tabs>
          <w:tab w:val="left" w:pos="1134"/>
        </w:tabs>
        <w:ind w:firstLine="709"/>
        <w:rPr>
          <w:sz w:val="24"/>
          <w:szCs w:val="24"/>
        </w:rPr>
      </w:pPr>
    </w:p>
    <w:p w14:paraId="21EA3467" w14:textId="77777777" w:rsidR="002560DC" w:rsidRPr="00CB6078" w:rsidRDefault="002560DC" w:rsidP="0026269E">
      <w:pPr>
        <w:tabs>
          <w:tab w:val="left" w:pos="1134"/>
        </w:tabs>
        <w:ind w:firstLine="709"/>
        <w:rPr>
          <w:sz w:val="24"/>
          <w:szCs w:val="24"/>
        </w:rPr>
      </w:pPr>
    </w:p>
    <w:p w14:paraId="0C87958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0C87958A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BB861FA" w14:textId="4F6BEC33" w:rsidR="00C2574B" w:rsidRPr="00A24900" w:rsidRDefault="00C2574B" w:rsidP="00C2574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0C87958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C87958D" w14:textId="57ACFB30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C87958F" w14:textId="222D4B96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C879590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C879591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C879592" w14:textId="052849B8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0539A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0C879593" w14:textId="6A2678D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0A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C879594" w14:textId="32C2F0A4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 w:rsidR="00FA409A"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0C879595" w14:textId="5C666041" w:rsidR="00DE0C6D" w:rsidRPr="00473C05" w:rsidRDefault="00843900" w:rsidP="00C2574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473C05">
        <w:rPr>
          <w:sz w:val="24"/>
          <w:szCs w:val="24"/>
        </w:rPr>
        <w:tab/>
      </w:r>
      <w:r w:rsidRPr="00473C05">
        <w:rPr>
          <w:sz w:val="24"/>
          <w:szCs w:val="24"/>
        </w:rPr>
        <w:tab/>
      </w:r>
      <w:r w:rsidR="00CA787A" w:rsidRPr="00473C05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0C879596" w14:textId="292F96E8" w:rsidR="001C72DB" w:rsidRPr="00FE7B14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5821F07C" w14:textId="2913BA76" w:rsidR="00473C05" w:rsidRDefault="00473C05" w:rsidP="00473C0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3449-001-52819896-2010 «Арматура линейная».</w:t>
      </w:r>
    </w:p>
    <w:p w14:paraId="0C879598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0C87959A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0C87959B" w14:textId="3EB9899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C87959C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0C87959D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C87959E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C87959F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0C8795A0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0C8795A1" w14:textId="2CF835D4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lastRenderedPageBreak/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52136D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0C8795A2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C8795A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0C8795A4" w14:textId="1F63C9F0" w:rsidR="004F4E9E" w:rsidRPr="00CB6078" w:rsidRDefault="0086437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Гарантия на поставляемую продукцию должна рас</w:t>
      </w:r>
      <w:r>
        <w:rPr>
          <w:sz w:val="24"/>
          <w:szCs w:val="24"/>
        </w:rPr>
        <w:t>пространяться не менее чем на 60</w:t>
      </w:r>
      <w:r w:rsidRPr="0097058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62882">
        <w:rPr>
          <w:sz w:val="24"/>
          <w:szCs w:val="24"/>
        </w:rPr>
        <w:t>л</w:t>
      </w:r>
      <w:r w:rsidRPr="00970580">
        <w:rPr>
          <w:sz w:val="24"/>
          <w:szCs w:val="24"/>
        </w:rPr>
        <w:t>инейн</w:t>
      </w:r>
      <w:r w:rsidRPr="00462882">
        <w:rPr>
          <w:sz w:val="24"/>
          <w:szCs w:val="24"/>
        </w:rPr>
        <w:t xml:space="preserve">ой </w:t>
      </w:r>
      <w:r w:rsidRPr="0097058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C8795A5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8795A6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0C8795A7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0C8795A8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8795A9" w14:textId="1A7A36C1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C8795AA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0C8795AB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0C8795AC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C8795AD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0C8795A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0C8795AF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0C8795B0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C8795B1" w14:textId="5D9337AB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0C8795B2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C8795B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C8795B4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C8795B5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</w:t>
      </w:r>
      <w:bookmarkStart w:id="0" w:name="_GoBack"/>
      <w:bookmarkEnd w:id="0"/>
      <w:r w:rsidRPr="00612811">
        <w:rPr>
          <w:sz w:val="24"/>
          <w:szCs w:val="24"/>
        </w:rPr>
        <w:t xml:space="preserve"> числе и скрытых, Поставщик обязан за свой счет заменить поставленную продукцию.</w:t>
      </w:r>
    </w:p>
    <w:p w14:paraId="0C8795B8" w14:textId="77777777" w:rsidR="001D6900" w:rsidRPr="00CB6078" w:rsidRDefault="001D6900" w:rsidP="00451C4D">
      <w:pPr>
        <w:rPr>
          <w:sz w:val="26"/>
          <w:szCs w:val="26"/>
        </w:rPr>
      </w:pPr>
    </w:p>
    <w:p w14:paraId="0C8795B9" w14:textId="77777777" w:rsidR="004A2665" w:rsidRPr="00CB6078" w:rsidRDefault="004A2665" w:rsidP="00451C4D">
      <w:pPr>
        <w:rPr>
          <w:sz w:val="26"/>
          <w:szCs w:val="26"/>
        </w:rPr>
      </w:pPr>
    </w:p>
    <w:p w14:paraId="0C8795BA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C8795B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0C8795BC" w14:textId="77777777" w:rsidR="008A5CA5" w:rsidRDefault="008A5CA5" w:rsidP="008F73A3">
      <w:pPr>
        <w:ind w:firstLine="0"/>
        <w:rPr>
          <w:sz w:val="26"/>
          <w:szCs w:val="26"/>
        </w:rPr>
      </w:pPr>
    </w:p>
    <w:p w14:paraId="0C8795BD" w14:textId="77777777" w:rsidR="0026269E" w:rsidRDefault="0026269E" w:rsidP="008F73A3">
      <w:pPr>
        <w:ind w:firstLine="0"/>
        <w:rPr>
          <w:sz w:val="26"/>
          <w:szCs w:val="26"/>
        </w:rPr>
      </w:pPr>
    </w:p>
    <w:p w14:paraId="0C8795BE" w14:textId="77777777" w:rsidR="0026269E" w:rsidRDefault="0026269E" w:rsidP="008F73A3">
      <w:pPr>
        <w:ind w:firstLine="0"/>
        <w:rPr>
          <w:sz w:val="26"/>
          <w:szCs w:val="26"/>
        </w:rPr>
      </w:pPr>
    </w:p>
    <w:p w14:paraId="0C8795BF" w14:textId="77777777" w:rsidR="0026269E" w:rsidRDefault="0026269E" w:rsidP="008F73A3">
      <w:pPr>
        <w:ind w:firstLine="0"/>
        <w:rPr>
          <w:sz w:val="26"/>
          <w:szCs w:val="26"/>
        </w:rPr>
      </w:pPr>
    </w:p>
    <w:p w14:paraId="0C8795C0" w14:textId="77777777" w:rsidR="0026269E" w:rsidRDefault="0026269E" w:rsidP="008F73A3">
      <w:pPr>
        <w:ind w:firstLine="0"/>
        <w:rPr>
          <w:sz w:val="26"/>
          <w:szCs w:val="26"/>
        </w:rPr>
      </w:pPr>
    </w:p>
    <w:sectPr w:rsidR="0026269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917EAA" w14:textId="77777777" w:rsidR="00BA2409" w:rsidRDefault="00BA2409">
      <w:r>
        <w:separator/>
      </w:r>
    </w:p>
  </w:endnote>
  <w:endnote w:type="continuationSeparator" w:id="0">
    <w:p w14:paraId="4202DB7F" w14:textId="77777777" w:rsidR="00BA2409" w:rsidRDefault="00BA2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251A75" w14:textId="77777777" w:rsidR="00BA2409" w:rsidRDefault="00BA2409">
      <w:r>
        <w:separator/>
      </w:r>
    </w:p>
  </w:footnote>
  <w:footnote w:type="continuationSeparator" w:id="0">
    <w:p w14:paraId="30711A47" w14:textId="77777777" w:rsidR="00BA2409" w:rsidRDefault="00BA2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795C5" w14:textId="77777777" w:rsidR="00AD7048" w:rsidRDefault="006149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C8795C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0859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39A0"/>
    <w:rsid w:val="000544E5"/>
    <w:rsid w:val="00057FBD"/>
    <w:rsid w:val="00062FD5"/>
    <w:rsid w:val="000630F6"/>
    <w:rsid w:val="00064749"/>
    <w:rsid w:val="00071958"/>
    <w:rsid w:val="0007491B"/>
    <w:rsid w:val="00076E0A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1AD6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6B1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0C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0DC"/>
    <w:rsid w:val="002561DE"/>
    <w:rsid w:val="00260830"/>
    <w:rsid w:val="00260A64"/>
    <w:rsid w:val="0026269E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973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49EB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57AF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6AC"/>
    <w:rsid w:val="00445474"/>
    <w:rsid w:val="004454F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3C05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3B58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6093"/>
    <w:rsid w:val="004E0944"/>
    <w:rsid w:val="004E144D"/>
    <w:rsid w:val="004E1C6C"/>
    <w:rsid w:val="004E2B24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36D"/>
    <w:rsid w:val="00521C4A"/>
    <w:rsid w:val="0052201D"/>
    <w:rsid w:val="005247BF"/>
    <w:rsid w:val="00524D4F"/>
    <w:rsid w:val="0052606E"/>
    <w:rsid w:val="005263EE"/>
    <w:rsid w:val="00526D5D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366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49EE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274"/>
    <w:rsid w:val="00633BF3"/>
    <w:rsid w:val="00633E6D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7B0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4376"/>
    <w:rsid w:val="00864FE2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880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604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6B4A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3794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28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0E67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768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350A"/>
    <w:rsid w:val="00B45886"/>
    <w:rsid w:val="00B45EAF"/>
    <w:rsid w:val="00B51EB6"/>
    <w:rsid w:val="00B54E2D"/>
    <w:rsid w:val="00B55DE6"/>
    <w:rsid w:val="00B57303"/>
    <w:rsid w:val="00B57A29"/>
    <w:rsid w:val="00B618C6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33A"/>
    <w:rsid w:val="00BA0DE5"/>
    <w:rsid w:val="00BA19D6"/>
    <w:rsid w:val="00BA1FDC"/>
    <w:rsid w:val="00BA2409"/>
    <w:rsid w:val="00BA2631"/>
    <w:rsid w:val="00BA654F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3B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4B"/>
    <w:rsid w:val="00C25783"/>
    <w:rsid w:val="00C25DF4"/>
    <w:rsid w:val="00C30D0D"/>
    <w:rsid w:val="00C338F5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00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4E01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87A"/>
    <w:rsid w:val="00CA7986"/>
    <w:rsid w:val="00CA7A88"/>
    <w:rsid w:val="00CA7DBE"/>
    <w:rsid w:val="00CB0D3C"/>
    <w:rsid w:val="00CB0F22"/>
    <w:rsid w:val="00CB23BB"/>
    <w:rsid w:val="00CB2D25"/>
    <w:rsid w:val="00CB2EFA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24BE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66C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698"/>
    <w:rsid w:val="00D61ED8"/>
    <w:rsid w:val="00D638FA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89C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42F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09A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6952"/>
    <w:rsid w:val="00FC77BE"/>
    <w:rsid w:val="00FC7F37"/>
    <w:rsid w:val="00FD1036"/>
    <w:rsid w:val="00FD44AD"/>
    <w:rsid w:val="00FD44F0"/>
    <w:rsid w:val="00FE0188"/>
    <w:rsid w:val="00FE1EF2"/>
    <w:rsid w:val="00FE2964"/>
    <w:rsid w:val="00FE2CE8"/>
    <w:rsid w:val="00FE35CE"/>
    <w:rsid w:val="00FE3F0A"/>
    <w:rsid w:val="00FE45C1"/>
    <w:rsid w:val="00FE7B14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879574"/>
  <w15:docId w15:val="{F4A051C9-4411-4814-AC95-73119657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473C0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3A867-A3FB-4999-B83C-1F515C6C10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DADAC1-F5B2-47FD-A307-AE9B5E151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14C103-F681-4C88-8F29-74F80A90E12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FFBCC04-1E33-4731-86EB-86503A318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15</TotalTime>
  <Pages>4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7964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Циркова Людмила Валерьевна</cp:lastModifiedBy>
  <cp:revision>14</cp:revision>
  <cp:lastPrinted>2010-09-30T13:29:00Z</cp:lastPrinted>
  <dcterms:created xsi:type="dcterms:W3CDTF">2022-12-29T12:25:00Z</dcterms:created>
  <dcterms:modified xsi:type="dcterms:W3CDTF">2023-02-16T11:01:00Z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